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86A3C" w14:textId="77777777" w:rsidR="00AA38F5" w:rsidRDefault="00AA38F5" w:rsidP="00AA38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WHYTBY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5D02B7B" w14:textId="77777777" w:rsidR="00AA38F5" w:rsidRDefault="00AA38F5" w:rsidP="00AA38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Treasurer of Salisbury Cathedral.</w:t>
      </w:r>
    </w:p>
    <w:p w14:paraId="3E20E38D" w14:textId="77777777" w:rsidR="00AA38F5" w:rsidRDefault="00AA38F5" w:rsidP="00AA38F5">
      <w:pPr>
        <w:rPr>
          <w:rFonts w:ascii="Times New Roman" w:hAnsi="Times New Roman" w:cs="Times New Roman"/>
        </w:rPr>
      </w:pPr>
    </w:p>
    <w:p w14:paraId="0EC67836" w14:textId="77777777" w:rsidR="00AA38F5" w:rsidRDefault="00AA38F5" w:rsidP="00AA38F5">
      <w:pPr>
        <w:rPr>
          <w:rFonts w:ascii="Times New Roman" w:hAnsi="Times New Roman" w:cs="Times New Roman"/>
        </w:rPr>
      </w:pPr>
    </w:p>
    <w:p w14:paraId="6EFE56E1" w14:textId="77777777" w:rsidR="00AA38F5" w:rsidRDefault="00AA38F5" w:rsidP="00AA38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</w:rPr>
        <w:t>Dodford</w:t>
      </w:r>
      <w:proofErr w:type="spellEnd"/>
      <w:r>
        <w:rPr>
          <w:rFonts w:ascii="Times New Roman" w:hAnsi="Times New Roman" w:cs="Times New Roman"/>
        </w:rPr>
        <w:t xml:space="preserve"> of Compton Basset, </w:t>
      </w:r>
    </w:p>
    <w:p w14:paraId="2E57D679" w14:textId="77777777" w:rsidR="00AA38F5" w:rsidRDefault="00AA38F5" w:rsidP="00AA38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Wiltshire(q.v.).</w:t>
      </w:r>
    </w:p>
    <w:p w14:paraId="7ACBA69C" w14:textId="77777777" w:rsidR="00AA38F5" w:rsidRDefault="00AA38F5" w:rsidP="00AA38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1C3B9E3" w14:textId="77777777" w:rsidR="00AA38F5" w:rsidRDefault="00AA38F5" w:rsidP="00AA38F5">
      <w:pPr>
        <w:rPr>
          <w:rFonts w:ascii="Times New Roman" w:hAnsi="Times New Roman" w:cs="Times New Roman"/>
        </w:rPr>
      </w:pPr>
    </w:p>
    <w:p w14:paraId="7CBF262F" w14:textId="77777777" w:rsidR="00AA38F5" w:rsidRDefault="00AA38F5" w:rsidP="00AA38F5">
      <w:pPr>
        <w:rPr>
          <w:rFonts w:ascii="Times New Roman" w:hAnsi="Times New Roman" w:cs="Times New Roman"/>
        </w:rPr>
      </w:pPr>
    </w:p>
    <w:p w14:paraId="4C28C87E" w14:textId="77777777" w:rsidR="00AA38F5" w:rsidRDefault="00AA38F5" w:rsidP="00AA38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2019</w:t>
      </w:r>
    </w:p>
    <w:p w14:paraId="5291A1BC" w14:textId="77777777" w:rsidR="006B2F86" w:rsidRPr="00E71FC3" w:rsidRDefault="00AA38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D9B68" w14:textId="77777777" w:rsidR="00AA38F5" w:rsidRDefault="00AA38F5" w:rsidP="00E71FC3">
      <w:r>
        <w:separator/>
      </w:r>
    </w:p>
  </w:endnote>
  <w:endnote w:type="continuationSeparator" w:id="0">
    <w:p w14:paraId="6355F31F" w14:textId="77777777" w:rsidR="00AA38F5" w:rsidRDefault="00AA38F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42F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6799F" w14:textId="77777777" w:rsidR="00AA38F5" w:rsidRDefault="00AA38F5" w:rsidP="00E71FC3">
      <w:r>
        <w:separator/>
      </w:r>
    </w:p>
  </w:footnote>
  <w:footnote w:type="continuationSeparator" w:id="0">
    <w:p w14:paraId="1660D23E" w14:textId="77777777" w:rsidR="00AA38F5" w:rsidRDefault="00AA38F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F5"/>
    <w:rsid w:val="001A7C09"/>
    <w:rsid w:val="00577BD5"/>
    <w:rsid w:val="00656CBA"/>
    <w:rsid w:val="006A1F77"/>
    <w:rsid w:val="00733BE7"/>
    <w:rsid w:val="00AA38F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17447"/>
  <w15:chartTrackingRefBased/>
  <w15:docId w15:val="{FE5B5A36-C1FD-4F29-9AE7-AA74F5CF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8F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A38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2019-04-28T18:51:00Z</dcterms:created>
  <dcterms:modified xsi:type="dcterms:W3CDTF">2019-04-28T18:52:00Z</dcterms:modified>
</cp:coreProperties>
</file>